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F0C78" w14:textId="77777777" w:rsidR="005C15EE" w:rsidRPr="005C15EE" w:rsidRDefault="00997F14" w:rsidP="005C15E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5C15EE" w:rsidRPr="005C15E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AEE5D58" w14:textId="77777777" w:rsidR="005C15EE" w:rsidRPr="005C15EE" w:rsidRDefault="005C15EE" w:rsidP="005C15E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C15E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57FB54A" w14:textId="77777777" w:rsidR="005C15EE" w:rsidRPr="005C15EE" w:rsidRDefault="005C15EE" w:rsidP="005C15E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C15E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F5A93D3" w14:textId="77777777" w:rsidR="005C15EE" w:rsidRPr="005C15EE" w:rsidRDefault="005C15EE" w:rsidP="00977FB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5C15EE">
        <w:rPr>
          <w:rFonts w:ascii="Corbel" w:hAnsi="Corbel"/>
          <w:i/>
          <w:sz w:val="20"/>
          <w:szCs w:val="20"/>
          <w:lang w:eastAsia="ar-SA"/>
        </w:rPr>
        <w:t>(skrajne daty</w:t>
      </w:r>
      <w:r w:rsidRPr="005C15EE">
        <w:rPr>
          <w:rFonts w:ascii="Corbel" w:hAnsi="Corbel"/>
          <w:sz w:val="20"/>
          <w:szCs w:val="20"/>
          <w:lang w:eastAsia="ar-SA"/>
        </w:rPr>
        <w:t>)</w:t>
      </w:r>
    </w:p>
    <w:p w14:paraId="2C96A478" w14:textId="77777777" w:rsidR="005C15EE" w:rsidRPr="005C15EE" w:rsidRDefault="005C15EE" w:rsidP="005C15E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C15EE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2A304FCF" w14:textId="77777777" w:rsidR="005C15EE" w:rsidRPr="005C15EE" w:rsidRDefault="005C15EE" w:rsidP="005C15E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52D06E1F" w14:textId="762840D3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p w14:paraId="014BD232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B819C8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1C829588" w:rsidR="0085747A" w:rsidRPr="00F948F8" w:rsidRDefault="00821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948F8">
              <w:rPr>
                <w:rFonts w:ascii="Corbel" w:hAnsi="Corbel"/>
                <w:color w:val="auto"/>
                <w:sz w:val="24"/>
                <w:szCs w:val="24"/>
              </w:rPr>
              <w:t>Erystyka</w:t>
            </w:r>
            <w:r w:rsidR="006D521D" w:rsidRPr="00F948F8">
              <w:rPr>
                <w:rFonts w:ascii="Corbel" w:hAnsi="Corbel"/>
                <w:color w:val="auto"/>
                <w:sz w:val="24"/>
                <w:szCs w:val="24"/>
              </w:rPr>
              <w:t xml:space="preserve"> prawnicza</w:t>
            </w:r>
          </w:p>
        </w:tc>
      </w:tr>
      <w:tr w:rsidR="0085747A" w:rsidRPr="008F41F1" w14:paraId="678C9840" w14:textId="77777777" w:rsidTr="00B819C8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F41F1" w14:paraId="3C9119FA" w14:textId="77777777" w:rsidTr="00B819C8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7CCECF3C" w:rsidR="0085747A" w:rsidRPr="008F41F1" w:rsidRDefault="00F9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8F41F1" w14:paraId="0810B9AE" w14:textId="77777777" w:rsidTr="00B819C8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ABF632" w14:textId="0425778D" w:rsidR="0085747A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  <w:r w:rsidR="00F948F8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Instytut Nauk Prawnych</w:t>
            </w:r>
          </w:p>
        </w:tc>
      </w:tr>
      <w:tr w:rsidR="0085747A" w:rsidRPr="008F41F1" w14:paraId="3D1FEB8E" w14:textId="77777777" w:rsidTr="00B819C8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B819C8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B819C8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B819C8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171C4E48" w:rsidR="0085747A" w:rsidRPr="008F41F1" w:rsidRDefault="00A31C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B819C8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1B249AB8" w:rsidR="0085747A" w:rsidRPr="008F41F1" w:rsidRDefault="00FA6742" w:rsidP="008606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8606C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B55ED9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B55ED9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D213AF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85747A" w:rsidRPr="008F41F1" w14:paraId="54238A19" w14:textId="77777777" w:rsidTr="00B819C8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B819C8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B819C8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6759AA94" w:rsidR="0085747A" w:rsidRPr="008F41F1" w:rsidRDefault="00655B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  <w:tr w:rsidR="0085747A" w:rsidRPr="008F41F1" w14:paraId="4BD05012" w14:textId="77777777" w:rsidTr="00B819C8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07F0E9E5" w14:textId="77777777" w:rsidR="0085747A" w:rsidRPr="008F41F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3C3" w14:textId="47B3AF7D" w:rsidR="00015B8F" w:rsidRPr="008F41F1" w:rsidRDefault="00B55ED9" w:rsidP="00E5518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182C1E" w14:textId="77777777" w:rsidR="00923D7D" w:rsidRPr="008F41F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77777777" w:rsidR="0085747A" w:rsidRPr="008F41F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 xml:space="preserve">Sposób realizacji zajęć  </w:t>
      </w:r>
    </w:p>
    <w:p w14:paraId="6F7E2E05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  <w:r w:rsidRPr="008F41F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234C8FC0" w:rsidR="00E22FBC" w:rsidRPr="008F41F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 xml:space="preserve">ma zaliczenia przedmiotu </w:t>
      </w:r>
      <w:r w:rsidRPr="008F41F1">
        <w:rPr>
          <w:rFonts w:ascii="Corbel" w:hAnsi="Corbel"/>
          <w:smallCaps w:val="0"/>
          <w:szCs w:val="24"/>
        </w:rPr>
        <w:t xml:space="preserve">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326294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34DF829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2.Wymagania wstępne </w:t>
      </w:r>
    </w:p>
    <w:p w14:paraId="7DA2E9FF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4F119E6" w14:textId="77777777" w:rsidTr="00745302">
        <w:tc>
          <w:tcPr>
            <w:tcW w:w="9670" w:type="dxa"/>
          </w:tcPr>
          <w:p w14:paraId="0FA4161D" w14:textId="77777777" w:rsidR="0085747A" w:rsidRPr="008F41F1" w:rsidRDefault="00254181" w:rsidP="008204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75CC7905" w14:textId="77777777" w:rsidR="00133092" w:rsidRDefault="0013309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6510D" w14:textId="404BAC1A" w:rsidR="0085747A" w:rsidRPr="008F41F1" w:rsidRDefault="0013309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36FC9D10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Uzyskanie podstawowej wiedzy, umiejętności i kompetencji społecznych  w zakresie teoretycznych podstaw 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>erystyki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EF1194C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Zwiększenie wśród studentów świadomości roli jaką spełnia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 xml:space="preserve"> retoryka i erystyka</w:t>
            </w: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CA3015">
        <w:trPr>
          <w:jc w:val="center"/>
        </w:trPr>
        <w:tc>
          <w:tcPr>
            <w:tcW w:w="1701" w:type="dxa"/>
          </w:tcPr>
          <w:p w14:paraId="4450DEA3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9F080" w14:textId="4EF373FC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Wymienia i opisuje zarówno klasyczne jak i współczesne zasady retor</w:t>
            </w:r>
            <w:r w:rsidR="00821672">
              <w:rPr>
                <w:rFonts w:ascii="Corbel" w:hAnsi="Corbel"/>
                <w:sz w:val="24"/>
                <w:szCs w:val="24"/>
              </w:rPr>
              <w:t>yki i erystyki</w:t>
            </w:r>
          </w:p>
        </w:tc>
        <w:tc>
          <w:tcPr>
            <w:tcW w:w="1873" w:type="dxa"/>
          </w:tcPr>
          <w:p w14:paraId="2B0D3018" w14:textId="37AD7DD5" w:rsidR="00D474BE" w:rsidRPr="00C37C56" w:rsidRDefault="00D474BE" w:rsidP="00D474B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7A0C3DCE" w14:textId="5EE70431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42AC09D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6CB237D5" w14:textId="77777777" w:rsidTr="00CA3015">
        <w:trPr>
          <w:jc w:val="center"/>
        </w:trPr>
        <w:tc>
          <w:tcPr>
            <w:tcW w:w="1701" w:type="dxa"/>
          </w:tcPr>
          <w:p w14:paraId="38E90BF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5EA365EB" w14:textId="0128E0B5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3D89DB63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18A963B2" w14:textId="77777777" w:rsidTr="00CA3015">
        <w:trPr>
          <w:jc w:val="center"/>
        </w:trPr>
        <w:tc>
          <w:tcPr>
            <w:tcW w:w="1701" w:type="dxa"/>
          </w:tcPr>
          <w:p w14:paraId="0C14E28A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6F73ACF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erystycznej</w:t>
            </w:r>
          </w:p>
        </w:tc>
        <w:tc>
          <w:tcPr>
            <w:tcW w:w="1873" w:type="dxa"/>
          </w:tcPr>
          <w:p w14:paraId="6FCD22A2" w14:textId="18412944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2BB6A374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2C86A76" w14:textId="77777777" w:rsidTr="00CA3015">
        <w:trPr>
          <w:jc w:val="center"/>
        </w:trPr>
        <w:tc>
          <w:tcPr>
            <w:tcW w:w="1701" w:type="dxa"/>
          </w:tcPr>
          <w:p w14:paraId="3562733D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475712CE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Sporządza i wygłasza samodzielnie wypowiedzi retoryczne 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erystyczne. </w:t>
            </w:r>
          </w:p>
        </w:tc>
        <w:tc>
          <w:tcPr>
            <w:tcW w:w="1873" w:type="dxa"/>
          </w:tcPr>
          <w:p w14:paraId="714BDF2E" w14:textId="00E73090" w:rsidR="00BD4AA6" w:rsidRPr="00C37C56" w:rsidRDefault="00BD4AA6" w:rsidP="00BD4AA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CE3F6D">
              <w:rPr>
                <w:rFonts w:ascii="Corbel" w:hAnsi="Corbel"/>
                <w:bCs/>
                <w:szCs w:val="24"/>
              </w:rPr>
              <w:t>K_W09</w:t>
            </w:r>
            <w:r w:rsidR="00CE3F6D">
              <w:rPr>
                <w:rFonts w:ascii="Corbel" w:hAnsi="Corbel"/>
                <w:bCs/>
                <w:szCs w:val="24"/>
              </w:rPr>
              <w:t>,</w:t>
            </w:r>
          </w:p>
          <w:p w14:paraId="1B61A924" w14:textId="329AC607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K_O3</w:t>
            </w:r>
            <w:r w:rsidR="0082167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,K_O5</w:t>
            </w:r>
          </w:p>
          <w:p w14:paraId="0CA28B58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4764C788" w14:textId="77777777" w:rsidTr="00CA3015">
        <w:trPr>
          <w:jc w:val="center"/>
        </w:trPr>
        <w:tc>
          <w:tcPr>
            <w:tcW w:w="1701" w:type="dxa"/>
          </w:tcPr>
          <w:p w14:paraId="6DA9133F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292BA9C5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Poddaje krytyce (z wykorzystaniem zasad retorycznych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erystycznych</w:t>
            </w:r>
            <w:r w:rsidRPr="008F41F1">
              <w:rPr>
                <w:rFonts w:ascii="Corbel" w:hAnsi="Corbel"/>
                <w:sz w:val="24"/>
                <w:szCs w:val="24"/>
              </w:rPr>
              <w:t>) wypowiedzi innych uczestników dyskusji</w:t>
            </w:r>
          </w:p>
        </w:tc>
        <w:tc>
          <w:tcPr>
            <w:tcW w:w="1873" w:type="dxa"/>
          </w:tcPr>
          <w:p w14:paraId="53345ECD" w14:textId="0F0D9EE2" w:rsidR="005E030D" w:rsidRPr="00C37C56" w:rsidRDefault="00B85301" w:rsidP="005E030D">
            <w:pPr>
              <w:pStyle w:val="Default"/>
              <w:jc w:val="center"/>
              <w:rPr>
                <w:rFonts w:ascii="Corbel" w:hAnsi="Corbel"/>
              </w:rPr>
            </w:pPr>
            <w:r w:rsidRPr="00C37C56">
              <w:rPr>
                <w:rFonts w:ascii="Corbel" w:hAnsi="Corbel"/>
              </w:rPr>
              <w:t xml:space="preserve">K_K02, </w:t>
            </w:r>
            <w:r w:rsidR="005E030D" w:rsidRPr="00C37C56">
              <w:rPr>
                <w:rFonts w:ascii="Corbel" w:hAnsi="Corbel"/>
              </w:rPr>
              <w:t xml:space="preserve">K_K10 </w:t>
            </w:r>
          </w:p>
          <w:p w14:paraId="3D0A50E6" w14:textId="1B25B28B" w:rsidR="00B85301" w:rsidRPr="00C37C56" w:rsidRDefault="00B85301" w:rsidP="00B85301">
            <w:pPr>
              <w:pStyle w:val="Default"/>
              <w:jc w:val="center"/>
              <w:rPr>
                <w:rFonts w:ascii="Corbel" w:hAnsi="Corbel"/>
              </w:rPr>
            </w:pPr>
          </w:p>
          <w:p w14:paraId="52029040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C93FC6B" w14:textId="77777777" w:rsidTr="00CA3015">
        <w:trPr>
          <w:jc w:val="center"/>
        </w:trPr>
        <w:tc>
          <w:tcPr>
            <w:tcW w:w="1701" w:type="dxa"/>
          </w:tcPr>
          <w:p w14:paraId="004795E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C37C56" w:rsidRDefault="0076302A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7C56">
              <w:rPr>
                <w:rFonts w:ascii="Corbel" w:hAnsi="Corbel"/>
                <w:b w:val="0"/>
                <w:szCs w:val="24"/>
              </w:rPr>
              <w:t xml:space="preserve">K_W09, </w:t>
            </w:r>
            <w:r w:rsidR="00E37A26" w:rsidRPr="00C37C56">
              <w:rPr>
                <w:rFonts w:ascii="Corbel" w:hAnsi="Corbel"/>
                <w:b w:val="0"/>
                <w:szCs w:val="24"/>
              </w:rPr>
              <w:t>K_K</w:t>
            </w:r>
            <w:r w:rsidR="00E37A26" w:rsidRPr="00C37C56">
              <w:rPr>
                <w:rFonts w:ascii="Corbel" w:hAnsi="Corbel"/>
                <w:b w:val="0"/>
              </w:rPr>
              <w:t xml:space="preserve">10 </w:t>
            </w:r>
          </w:p>
        </w:tc>
      </w:tr>
      <w:tr w:rsidR="000248EB" w:rsidRPr="008F41F1" w14:paraId="59B75674" w14:textId="77777777" w:rsidTr="00CA3015">
        <w:trPr>
          <w:jc w:val="center"/>
        </w:trPr>
        <w:tc>
          <w:tcPr>
            <w:tcW w:w="1701" w:type="dxa"/>
          </w:tcPr>
          <w:p w14:paraId="34478BC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C37C56" w:rsidRDefault="000248EB" w:rsidP="00962AE8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CA3015">
        <w:trPr>
          <w:jc w:val="center"/>
        </w:trPr>
        <w:tc>
          <w:tcPr>
            <w:tcW w:w="1701" w:type="dxa"/>
          </w:tcPr>
          <w:p w14:paraId="697C8345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8C4D3D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61FEEC63" w14:textId="291E3499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  <w:p w14:paraId="0BBF8EA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3B23376E" w:rsidR="00887911" w:rsidRPr="008F41F1" w:rsidRDefault="00F948F8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5"/>
              <w:gridCol w:w="2851"/>
            </w:tblGrid>
            <w:tr w:rsidR="003860CB" w:rsidRPr="008F41F1" w14:paraId="77CC19B4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3678080D" w14:textId="2BB2DEE6" w:rsidR="003860CB" w:rsidRPr="00326294" w:rsidRDefault="003860CB" w:rsidP="003860C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Retoryka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i erystyka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 klasyczna – historia, funkcje, rodzaje mów retorycznych, style, techniki i zasady retoryki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oraz erystyki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35D998EA" w14:textId="7DC8D078" w:rsidR="003860CB" w:rsidRPr="008F41F1" w:rsidRDefault="003860CB" w:rsidP="003860C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860CB" w:rsidRPr="008F41F1" w14:paraId="7AE0392C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6C030047" w14:textId="3FF8C4BD" w:rsidR="003860CB" w:rsidRPr="00326294" w:rsidRDefault="003860CB" w:rsidP="003860C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2851" w:type="dxa"/>
                </w:tcPr>
                <w:p w14:paraId="4A2EA797" w14:textId="3671AB5A" w:rsidR="003860CB" w:rsidRPr="008F41F1" w:rsidRDefault="003860CB" w:rsidP="003860C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3860CB" w:rsidRPr="008F41F1" w14:paraId="1D3E3C8A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06FE4DB7" w14:textId="1A318EC0" w:rsidR="003860CB" w:rsidRPr="00326294" w:rsidRDefault="003860CB" w:rsidP="003860C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Konstrukcja wypowiedzi retorycznej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i erystycznej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64F81B5A" w14:textId="39035F71" w:rsidR="003860CB" w:rsidRPr="008F41F1" w:rsidRDefault="003860CB" w:rsidP="003860C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860CB" w:rsidRPr="008F41F1" w14:paraId="46262D86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7A542BC" w14:textId="02BE3866" w:rsidR="003860CB" w:rsidRPr="008F41F1" w:rsidRDefault="003860CB" w:rsidP="003860C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2851" w:type="dxa"/>
                </w:tcPr>
                <w:p w14:paraId="19FE26E0" w14:textId="7CC15BEB" w:rsidR="003860CB" w:rsidRPr="008F41F1" w:rsidRDefault="003860CB" w:rsidP="003860C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860CB" w:rsidRPr="008F41F1" w14:paraId="6123297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5DED889" w14:textId="3CFB6549" w:rsidR="003860CB" w:rsidRPr="008F41F1" w:rsidRDefault="003860CB" w:rsidP="003860C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2851" w:type="dxa"/>
                </w:tcPr>
                <w:p w14:paraId="4125C5D4" w14:textId="4F2FFB4B" w:rsidR="003860CB" w:rsidRPr="008F41F1" w:rsidRDefault="003860CB" w:rsidP="003860C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860CB" w:rsidRPr="008F41F1" w14:paraId="195AC6F5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1F5F0B8" w14:textId="65CAD96D" w:rsidR="003860CB" w:rsidRPr="008F41F1" w:rsidRDefault="003860CB" w:rsidP="003860C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Współczesna sztuka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erystyczna</w:t>
                  </w: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, w tym także: techniki manipulacji, komunikacja niewerbalna, obrona przed argumentacją niemerytoryczną.</w:t>
                  </w:r>
                </w:p>
              </w:tc>
              <w:tc>
                <w:tcPr>
                  <w:tcW w:w="2851" w:type="dxa"/>
                </w:tcPr>
                <w:p w14:paraId="0320B8B6" w14:textId="6404D67D" w:rsidR="003860CB" w:rsidRPr="008F41F1" w:rsidRDefault="003860CB" w:rsidP="003860C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860CB" w:rsidRPr="008F41F1" w14:paraId="53C05E71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6D8C1553" w14:textId="28A56994" w:rsidR="003860CB" w:rsidRPr="008F41F1" w:rsidRDefault="003860CB" w:rsidP="003860C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</w:t>
                  </w:r>
                  <w:r w:rsidRPr="0018149B">
                    <w:rPr>
                      <w:rFonts w:ascii="Corbel" w:eastAsia="Cambria" w:hAnsi="Corbel"/>
                      <w:sz w:val="24"/>
                      <w:szCs w:val="24"/>
                    </w:rPr>
                    <w:t>yskusja nad przygotowanymi przez studentów tekstami mów retorycznych i erystycznych</w:t>
                  </w: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321B134E" w14:textId="6CD02961" w:rsidR="003860CB" w:rsidRPr="008F41F1" w:rsidRDefault="003860CB" w:rsidP="003860C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9FCBF93" w14:textId="25FFEB6D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2851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5D876831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</w:t>
      </w:r>
      <w:r w:rsidR="00821672">
        <w:rPr>
          <w:rFonts w:ascii="Corbel" w:eastAsia="Cambria" w:hAnsi="Corbel"/>
          <w:sz w:val="24"/>
          <w:szCs w:val="24"/>
        </w:rPr>
        <w:t xml:space="preserve"> i erystyki</w:t>
      </w:r>
      <w:r w:rsidR="00280A7B" w:rsidRPr="008F41F1">
        <w:rPr>
          <w:rFonts w:ascii="Corbel" w:eastAsia="Cambria" w:hAnsi="Corbel"/>
          <w:sz w:val="24"/>
          <w:szCs w:val="24"/>
        </w:rPr>
        <w:t xml:space="preserve">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</w:t>
      </w:r>
      <w:r w:rsidR="00821672">
        <w:rPr>
          <w:rFonts w:ascii="Corbel" w:eastAsia="Cambria" w:hAnsi="Corbel"/>
          <w:sz w:val="24"/>
          <w:szCs w:val="24"/>
        </w:rPr>
        <w:t>retorycznych i erystycznych</w:t>
      </w:r>
      <w:r>
        <w:rPr>
          <w:rFonts w:ascii="Corbel" w:eastAsia="Cambria" w:hAnsi="Corbel"/>
          <w:sz w:val="24"/>
          <w:szCs w:val="24"/>
        </w:rPr>
        <w:t xml:space="preserve">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0B7CA514" w14:textId="77777777" w:rsidR="008F41F1" w:rsidRPr="008F41F1" w:rsidRDefault="008F41F1" w:rsidP="00E5518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F948F8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F948F8">
        <w:tc>
          <w:tcPr>
            <w:tcW w:w="1962" w:type="dxa"/>
          </w:tcPr>
          <w:p w14:paraId="0B8A3FDB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6E9AD932" w:rsidR="00280A7B" w:rsidRPr="008F41F1" w:rsidRDefault="009A438C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F948F8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F948F8" w:rsidRPr="008F41F1" w14:paraId="16FE55E1" w14:textId="77777777" w:rsidTr="00F948F8">
        <w:tc>
          <w:tcPr>
            <w:tcW w:w="1962" w:type="dxa"/>
          </w:tcPr>
          <w:p w14:paraId="7E2ABD2C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48A84A7A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271A74E5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92C7D">
              <w:t>konw</w:t>
            </w:r>
            <w:proofErr w:type="spellEnd"/>
            <w:r w:rsidRPr="00592C7D">
              <w:t xml:space="preserve">. </w:t>
            </w:r>
          </w:p>
        </w:tc>
      </w:tr>
      <w:tr w:rsidR="00F948F8" w:rsidRPr="008F41F1" w14:paraId="04345C67" w14:textId="77777777" w:rsidTr="00F948F8">
        <w:tc>
          <w:tcPr>
            <w:tcW w:w="1962" w:type="dxa"/>
          </w:tcPr>
          <w:p w14:paraId="363144B9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B263896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3F4A0220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92C7D">
              <w:t>konw</w:t>
            </w:r>
            <w:proofErr w:type="spellEnd"/>
            <w:r w:rsidRPr="00592C7D">
              <w:t xml:space="preserve">. </w:t>
            </w:r>
          </w:p>
        </w:tc>
      </w:tr>
      <w:tr w:rsidR="00F948F8" w:rsidRPr="008F41F1" w14:paraId="1AE0DA9C" w14:textId="77777777" w:rsidTr="00F948F8">
        <w:tc>
          <w:tcPr>
            <w:tcW w:w="1962" w:type="dxa"/>
          </w:tcPr>
          <w:p w14:paraId="67C987B3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6380F40B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92C7D">
              <w:t>konw</w:t>
            </w:r>
            <w:proofErr w:type="spellEnd"/>
            <w:r w:rsidRPr="00592C7D">
              <w:t xml:space="preserve">. </w:t>
            </w:r>
          </w:p>
        </w:tc>
      </w:tr>
      <w:tr w:rsidR="00F948F8" w:rsidRPr="008F41F1" w14:paraId="0A30B894" w14:textId="77777777" w:rsidTr="00F948F8">
        <w:tc>
          <w:tcPr>
            <w:tcW w:w="1962" w:type="dxa"/>
          </w:tcPr>
          <w:p w14:paraId="3F2F573B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163253FE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7B7A0330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92C7D">
              <w:t>konw</w:t>
            </w:r>
            <w:proofErr w:type="spellEnd"/>
            <w:r w:rsidRPr="00592C7D">
              <w:t xml:space="preserve">. </w:t>
            </w:r>
          </w:p>
        </w:tc>
      </w:tr>
      <w:tr w:rsidR="00F948F8" w:rsidRPr="008F41F1" w14:paraId="226CAAFE" w14:textId="77777777" w:rsidTr="00F948F8">
        <w:tc>
          <w:tcPr>
            <w:tcW w:w="1962" w:type="dxa"/>
          </w:tcPr>
          <w:p w14:paraId="0A25ADDB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3573E55D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92C7D">
              <w:t>konw</w:t>
            </w:r>
            <w:proofErr w:type="spellEnd"/>
            <w:r w:rsidRPr="00592C7D">
              <w:t xml:space="preserve">. </w:t>
            </w:r>
          </w:p>
        </w:tc>
      </w:tr>
      <w:tr w:rsidR="00F948F8" w:rsidRPr="008F41F1" w14:paraId="4EE3D52E" w14:textId="77777777" w:rsidTr="00F948F8">
        <w:tc>
          <w:tcPr>
            <w:tcW w:w="1962" w:type="dxa"/>
          </w:tcPr>
          <w:p w14:paraId="3DE89C3A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4D86E32C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92C7D">
              <w:t>konw</w:t>
            </w:r>
            <w:proofErr w:type="spellEnd"/>
            <w:r w:rsidRPr="00592C7D">
              <w:t xml:space="preserve">. </w:t>
            </w:r>
          </w:p>
        </w:tc>
      </w:tr>
      <w:tr w:rsidR="00F948F8" w:rsidRPr="008F41F1" w14:paraId="45A80B29" w14:textId="77777777" w:rsidTr="00F948F8">
        <w:tc>
          <w:tcPr>
            <w:tcW w:w="1962" w:type="dxa"/>
          </w:tcPr>
          <w:p w14:paraId="15762326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702F2FAF" w14:textId="77777777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25B29621" w:rsidR="00F948F8" w:rsidRPr="008F41F1" w:rsidRDefault="00F948F8" w:rsidP="00F948F8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92C7D">
              <w:t>konw</w:t>
            </w:r>
            <w:proofErr w:type="spellEnd"/>
            <w:r w:rsidRPr="00592C7D">
              <w:t xml:space="preserve">. </w:t>
            </w:r>
          </w:p>
        </w:tc>
      </w:tr>
    </w:tbl>
    <w:p w14:paraId="5AC10D64" w14:textId="77777777" w:rsidR="00923D7D" w:rsidRPr="008F41F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709C5E53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</w:t>
            </w:r>
            <w:r w:rsidR="00D945EB">
              <w:rPr>
                <w:rFonts w:ascii="Corbel" w:eastAsia="Cambria" w:hAnsi="Corbel"/>
                <w:sz w:val="24"/>
                <w:szCs w:val="24"/>
              </w:rPr>
              <w:t xml:space="preserve"> i erystycznej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6ED9D8C6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  <w:p w14:paraId="0ADEF72F" w14:textId="1FE3FAF8" w:rsidR="0085747A" w:rsidRPr="008F41F1" w:rsidRDefault="0085747A" w:rsidP="000D20A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8F41F1" w14:paraId="74C8281A" w14:textId="77777777" w:rsidTr="003E1941">
        <w:tc>
          <w:tcPr>
            <w:tcW w:w="4962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923D7D">
        <w:tc>
          <w:tcPr>
            <w:tcW w:w="4962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9AFD3B" w14:textId="30636A61" w:rsidR="00887911" w:rsidRPr="008F41F1" w:rsidRDefault="00F6347F" w:rsidP="00CA301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0F19481" w14:textId="43937144" w:rsidR="0085747A" w:rsidRPr="008F41F1" w:rsidRDefault="0085747A" w:rsidP="00B934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8F41F1" w14:paraId="25251004" w14:textId="77777777" w:rsidTr="00923D7D">
        <w:tc>
          <w:tcPr>
            <w:tcW w:w="4962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923D7D">
        <w:tc>
          <w:tcPr>
            <w:tcW w:w="4962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923D7D">
        <w:tc>
          <w:tcPr>
            <w:tcW w:w="4962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923D7D">
        <w:tc>
          <w:tcPr>
            <w:tcW w:w="4962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152F9C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E9F32A" w14:textId="77777777" w:rsidR="00F948F8" w:rsidRDefault="00F948F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4F3629AF" w:rsidR="0085747A" w:rsidRPr="008F41F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2480"/>
      </w:tblGrid>
      <w:tr w:rsidR="0085747A" w:rsidRPr="008F41F1" w14:paraId="313D5462" w14:textId="77777777" w:rsidTr="00F948F8">
        <w:trPr>
          <w:trHeight w:val="397"/>
        </w:trPr>
        <w:tc>
          <w:tcPr>
            <w:tcW w:w="4070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480" w:type="dxa"/>
          </w:tcPr>
          <w:p w14:paraId="737D83FC" w14:textId="7AD73366" w:rsidR="0085747A" w:rsidRPr="008F41F1" w:rsidRDefault="00F94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F948F8">
        <w:trPr>
          <w:trHeight w:val="397"/>
        </w:trPr>
        <w:tc>
          <w:tcPr>
            <w:tcW w:w="4070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480" w:type="dxa"/>
          </w:tcPr>
          <w:p w14:paraId="22E524A9" w14:textId="342F527F" w:rsidR="0085747A" w:rsidRPr="008F41F1" w:rsidRDefault="00F94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359DAE" w14:textId="35E1584C" w:rsidR="0085747A" w:rsidRPr="008F41F1" w:rsidRDefault="0073563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8F41F1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="00675843"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F948F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948F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DB51F0" w14:textId="3DBDA7C7" w:rsidR="0000241A" w:rsidRDefault="0000241A" w:rsidP="00825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7886E2" w14:textId="1479629D" w:rsidR="0000241A" w:rsidRPr="00825195" w:rsidRDefault="0000241A" w:rsidP="0000241A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A. Schopenhauer,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Erystyka czyli sztuka prowadzenia sporów</w:t>
            </w:r>
            <w:r w:rsidRPr="00825195">
              <w:rPr>
                <w:rFonts w:ascii="Corbel" w:hAnsi="Corbel"/>
                <w:sz w:val="24"/>
                <w:szCs w:val="24"/>
              </w:rPr>
              <w:t>, Warszawa 1997.</w:t>
            </w:r>
          </w:p>
          <w:p w14:paraId="51900589" w14:textId="1037670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25195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2FDA60B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>M</w:t>
            </w:r>
            <w:r w:rsidR="00825195">
              <w:rPr>
                <w:rFonts w:ascii="Corbel" w:hAnsi="Corbel"/>
                <w:sz w:val="24"/>
                <w:szCs w:val="24"/>
              </w:rPr>
              <w:t>.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25195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5E980B77" w14:textId="5DE85BA0" w:rsidR="00EB089C" w:rsidRPr="00825195" w:rsidRDefault="00EB089C" w:rsidP="00EB089C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R.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Cialdini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Wywieranie wpływu na ludzi. Teoria i praktyka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Gdańsk </w:t>
            </w:r>
            <w:r w:rsidR="00C766CB" w:rsidRPr="00825195">
              <w:rPr>
                <w:rFonts w:ascii="Corbel" w:hAnsi="Corbel"/>
                <w:sz w:val="24"/>
                <w:szCs w:val="24"/>
              </w:rPr>
              <w:t>2016.</w:t>
            </w:r>
          </w:p>
          <w:p w14:paraId="4C2CA67E" w14:textId="77777777" w:rsidR="00665895" w:rsidRPr="008F41F1" w:rsidRDefault="00665895" w:rsidP="002302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F948F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948F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D84A897" w14:textId="77777777" w:rsidR="00142463" w:rsidRPr="008F41F1" w:rsidRDefault="00142463" w:rsidP="0000241A">
            <w:pPr>
              <w:pStyle w:val="Punktygwne"/>
              <w:tabs>
                <w:tab w:val="left" w:pos="27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080A5D" w14:textId="77777777" w:rsid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17FE8A30" w:rsidR="00B43BB1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00241A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00241A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00241A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1647F52D" w14:textId="77777777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6881E924" w14:textId="53FFC57B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0241A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00241A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00241A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5ADA099B" w14:textId="77777777" w:rsidR="0000241A" w:rsidRDefault="0000241A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DA82BB2" w14:textId="292E1900" w:rsidR="00665895" w:rsidRPr="008F41F1" w:rsidRDefault="00B43BB1" w:rsidP="0000241A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8ADC2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4C37AEF4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D88B22" w14:textId="315E9E00" w:rsidR="00821672" w:rsidRDefault="00821672" w:rsidP="00F83B28">
      <w:pPr>
        <w:pStyle w:val="Punktygwne"/>
        <w:spacing w:before="0" w:after="0"/>
        <w:ind w:left="360"/>
      </w:pPr>
    </w:p>
    <w:sectPr w:rsidR="00821672" w:rsidSect="00133092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0AD8A" w14:textId="77777777" w:rsidR="00FA0148" w:rsidRDefault="00FA0148" w:rsidP="00C16ABF">
      <w:pPr>
        <w:spacing w:after="0" w:line="240" w:lineRule="auto"/>
      </w:pPr>
      <w:r>
        <w:separator/>
      </w:r>
    </w:p>
  </w:endnote>
  <w:endnote w:type="continuationSeparator" w:id="0">
    <w:p w14:paraId="61EEB9A6" w14:textId="77777777" w:rsidR="00FA0148" w:rsidRDefault="00FA01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0694B" w14:textId="77777777" w:rsidR="00FA0148" w:rsidRDefault="00FA0148" w:rsidP="00C16ABF">
      <w:pPr>
        <w:spacing w:after="0" w:line="240" w:lineRule="auto"/>
      </w:pPr>
      <w:r>
        <w:separator/>
      </w:r>
    </w:p>
  </w:footnote>
  <w:footnote w:type="continuationSeparator" w:id="0">
    <w:p w14:paraId="48FAC480" w14:textId="77777777" w:rsidR="00FA0148" w:rsidRDefault="00FA0148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41A"/>
    <w:rsid w:val="000048FD"/>
    <w:rsid w:val="000077B4"/>
    <w:rsid w:val="00015B8F"/>
    <w:rsid w:val="00022ECE"/>
    <w:rsid w:val="000248EB"/>
    <w:rsid w:val="0002644F"/>
    <w:rsid w:val="00042A51"/>
    <w:rsid w:val="00042D2E"/>
    <w:rsid w:val="00044C82"/>
    <w:rsid w:val="00060C9F"/>
    <w:rsid w:val="00070ED6"/>
    <w:rsid w:val="000742DC"/>
    <w:rsid w:val="00084C12"/>
    <w:rsid w:val="00092901"/>
    <w:rsid w:val="000945F2"/>
    <w:rsid w:val="0009462C"/>
    <w:rsid w:val="00094B12"/>
    <w:rsid w:val="00095B11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D04B0"/>
    <w:rsid w:val="000D20AE"/>
    <w:rsid w:val="000F1C57"/>
    <w:rsid w:val="000F5615"/>
    <w:rsid w:val="00124BFF"/>
    <w:rsid w:val="001251FA"/>
    <w:rsid w:val="0012560E"/>
    <w:rsid w:val="00127108"/>
    <w:rsid w:val="00132BCC"/>
    <w:rsid w:val="00133092"/>
    <w:rsid w:val="00134B13"/>
    <w:rsid w:val="00140CAC"/>
    <w:rsid w:val="00142463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A3D2C"/>
    <w:rsid w:val="001A70D2"/>
    <w:rsid w:val="001B1FBF"/>
    <w:rsid w:val="001C2652"/>
    <w:rsid w:val="001C4AFE"/>
    <w:rsid w:val="001D3823"/>
    <w:rsid w:val="001D657B"/>
    <w:rsid w:val="001D7B54"/>
    <w:rsid w:val="001E0209"/>
    <w:rsid w:val="001F2CA2"/>
    <w:rsid w:val="002144C0"/>
    <w:rsid w:val="0022477D"/>
    <w:rsid w:val="002278A9"/>
    <w:rsid w:val="002302A0"/>
    <w:rsid w:val="002336F9"/>
    <w:rsid w:val="0024028F"/>
    <w:rsid w:val="00244ABC"/>
    <w:rsid w:val="00254181"/>
    <w:rsid w:val="00280A7B"/>
    <w:rsid w:val="00281FF2"/>
    <w:rsid w:val="002857DE"/>
    <w:rsid w:val="00291567"/>
    <w:rsid w:val="00296CC5"/>
    <w:rsid w:val="002A22BF"/>
    <w:rsid w:val="002A2389"/>
    <w:rsid w:val="002A671D"/>
    <w:rsid w:val="002B4D55"/>
    <w:rsid w:val="002B5EA0"/>
    <w:rsid w:val="002B6119"/>
    <w:rsid w:val="002C1F06"/>
    <w:rsid w:val="002C7F59"/>
    <w:rsid w:val="002D3375"/>
    <w:rsid w:val="002D73D4"/>
    <w:rsid w:val="002E38F1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860CB"/>
    <w:rsid w:val="003A0A5B"/>
    <w:rsid w:val="003A1176"/>
    <w:rsid w:val="003C0BAE"/>
    <w:rsid w:val="003C56DA"/>
    <w:rsid w:val="003D18A9"/>
    <w:rsid w:val="003D56D7"/>
    <w:rsid w:val="003D6CE2"/>
    <w:rsid w:val="003E1941"/>
    <w:rsid w:val="003E2FE6"/>
    <w:rsid w:val="003E473E"/>
    <w:rsid w:val="003E49D5"/>
    <w:rsid w:val="003F0FDA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05AA"/>
    <w:rsid w:val="004840FD"/>
    <w:rsid w:val="00490F7D"/>
    <w:rsid w:val="00491678"/>
    <w:rsid w:val="004968E2"/>
    <w:rsid w:val="004A3EEA"/>
    <w:rsid w:val="004A4D1F"/>
    <w:rsid w:val="004D5282"/>
    <w:rsid w:val="004E6EC8"/>
    <w:rsid w:val="004F1551"/>
    <w:rsid w:val="004F55A3"/>
    <w:rsid w:val="0050496F"/>
    <w:rsid w:val="00507B0F"/>
    <w:rsid w:val="00513B6F"/>
    <w:rsid w:val="00517C63"/>
    <w:rsid w:val="005363C4"/>
    <w:rsid w:val="00536BDE"/>
    <w:rsid w:val="00543ACC"/>
    <w:rsid w:val="00557A68"/>
    <w:rsid w:val="0056696D"/>
    <w:rsid w:val="00586363"/>
    <w:rsid w:val="0059484D"/>
    <w:rsid w:val="005951F5"/>
    <w:rsid w:val="005A0855"/>
    <w:rsid w:val="005A133C"/>
    <w:rsid w:val="005A3196"/>
    <w:rsid w:val="005A5E01"/>
    <w:rsid w:val="005C080F"/>
    <w:rsid w:val="005C15EE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5AA1"/>
    <w:rsid w:val="00617230"/>
    <w:rsid w:val="00621CE1"/>
    <w:rsid w:val="00627FC9"/>
    <w:rsid w:val="0063375A"/>
    <w:rsid w:val="00633802"/>
    <w:rsid w:val="006363C5"/>
    <w:rsid w:val="00647FA8"/>
    <w:rsid w:val="00650C5F"/>
    <w:rsid w:val="00654934"/>
    <w:rsid w:val="00655BFA"/>
    <w:rsid w:val="006620D9"/>
    <w:rsid w:val="00665895"/>
    <w:rsid w:val="00671958"/>
    <w:rsid w:val="00675843"/>
    <w:rsid w:val="00696477"/>
    <w:rsid w:val="006B2DAB"/>
    <w:rsid w:val="006B309F"/>
    <w:rsid w:val="006D050F"/>
    <w:rsid w:val="006D521D"/>
    <w:rsid w:val="006D6139"/>
    <w:rsid w:val="006E5D65"/>
    <w:rsid w:val="006F1282"/>
    <w:rsid w:val="006F1FBC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27CE5"/>
    <w:rsid w:val="007306E5"/>
    <w:rsid w:val="007327BD"/>
    <w:rsid w:val="00734608"/>
    <w:rsid w:val="0073563F"/>
    <w:rsid w:val="007400FA"/>
    <w:rsid w:val="00745302"/>
    <w:rsid w:val="007461D6"/>
    <w:rsid w:val="00746D53"/>
    <w:rsid w:val="00746EC8"/>
    <w:rsid w:val="0076302A"/>
    <w:rsid w:val="00763BF1"/>
    <w:rsid w:val="00766FD4"/>
    <w:rsid w:val="0078168C"/>
    <w:rsid w:val="00787C2A"/>
    <w:rsid w:val="00790E27"/>
    <w:rsid w:val="007956E1"/>
    <w:rsid w:val="007A4022"/>
    <w:rsid w:val="007A5F95"/>
    <w:rsid w:val="007A6E6E"/>
    <w:rsid w:val="007C3299"/>
    <w:rsid w:val="007C3BCC"/>
    <w:rsid w:val="007C4546"/>
    <w:rsid w:val="007C689D"/>
    <w:rsid w:val="007D6E56"/>
    <w:rsid w:val="007F1AA4"/>
    <w:rsid w:val="007F4155"/>
    <w:rsid w:val="007F64A8"/>
    <w:rsid w:val="00801E2C"/>
    <w:rsid w:val="008127BF"/>
    <w:rsid w:val="0081554D"/>
    <w:rsid w:val="0081707E"/>
    <w:rsid w:val="0082041D"/>
    <w:rsid w:val="00821672"/>
    <w:rsid w:val="00825195"/>
    <w:rsid w:val="008402CC"/>
    <w:rsid w:val="0084345E"/>
    <w:rsid w:val="008449B3"/>
    <w:rsid w:val="008552A2"/>
    <w:rsid w:val="0085747A"/>
    <w:rsid w:val="008606C3"/>
    <w:rsid w:val="00871F8F"/>
    <w:rsid w:val="00872177"/>
    <w:rsid w:val="008765A0"/>
    <w:rsid w:val="008845C4"/>
    <w:rsid w:val="00884922"/>
    <w:rsid w:val="00885F64"/>
    <w:rsid w:val="00887911"/>
    <w:rsid w:val="008917F9"/>
    <w:rsid w:val="008A45F7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508DF"/>
    <w:rsid w:val="00950DAC"/>
    <w:rsid w:val="00954A07"/>
    <w:rsid w:val="00962AE8"/>
    <w:rsid w:val="009674F0"/>
    <w:rsid w:val="00977B00"/>
    <w:rsid w:val="00977FBA"/>
    <w:rsid w:val="00997F14"/>
    <w:rsid w:val="009A0FC2"/>
    <w:rsid w:val="009A438C"/>
    <w:rsid w:val="009A5F20"/>
    <w:rsid w:val="009A78D9"/>
    <w:rsid w:val="009A7CEC"/>
    <w:rsid w:val="009C10F0"/>
    <w:rsid w:val="009C3E31"/>
    <w:rsid w:val="009C54AE"/>
    <w:rsid w:val="009C788E"/>
    <w:rsid w:val="009D124B"/>
    <w:rsid w:val="009D3F3B"/>
    <w:rsid w:val="009E0543"/>
    <w:rsid w:val="009E0DFB"/>
    <w:rsid w:val="009E3B41"/>
    <w:rsid w:val="009E76CE"/>
    <w:rsid w:val="009F3C5C"/>
    <w:rsid w:val="009F4610"/>
    <w:rsid w:val="00A00ECC"/>
    <w:rsid w:val="00A155EE"/>
    <w:rsid w:val="00A2245B"/>
    <w:rsid w:val="00A30110"/>
    <w:rsid w:val="00A31C6F"/>
    <w:rsid w:val="00A36899"/>
    <w:rsid w:val="00A371F3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BD9"/>
    <w:rsid w:val="00AB4868"/>
    <w:rsid w:val="00AD1146"/>
    <w:rsid w:val="00AD27D3"/>
    <w:rsid w:val="00AD66D6"/>
    <w:rsid w:val="00AE1160"/>
    <w:rsid w:val="00AE203C"/>
    <w:rsid w:val="00AE2E74"/>
    <w:rsid w:val="00AE5FCB"/>
    <w:rsid w:val="00AF165F"/>
    <w:rsid w:val="00AF2C1E"/>
    <w:rsid w:val="00B04B41"/>
    <w:rsid w:val="00B06142"/>
    <w:rsid w:val="00B135B1"/>
    <w:rsid w:val="00B3130B"/>
    <w:rsid w:val="00B37ECD"/>
    <w:rsid w:val="00B40ADB"/>
    <w:rsid w:val="00B41455"/>
    <w:rsid w:val="00B43B77"/>
    <w:rsid w:val="00B43BB1"/>
    <w:rsid w:val="00B43E80"/>
    <w:rsid w:val="00B55ED9"/>
    <w:rsid w:val="00B607DB"/>
    <w:rsid w:val="00B639EA"/>
    <w:rsid w:val="00B66529"/>
    <w:rsid w:val="00B718B0"/>
    <w:rsid w:val="00B75946"/>
    <w:rsid w:val="00B8056E"/>
    <w:rsid w:val="00B819C8"/>
    <w:rsid w:val="00B82308"/>
    <w:rsid w:val="00B825FA"/>
    <w:rsid w:val="00B85301"/>
    <w:rsid w:val="00B90885"/>
    <w:rsid w:val="00B93497"/>
    <w:rsid w:val="00BB4990"/>
    <w:rsid w:val="00BB520A"/>
    <w:rsid w:val="00BC6464"/>
    <w:rsid w:val="00BD3869"/>
    <w:rsid w:val="00BD4AA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A2B"/>
    <w:rsid w:val="00C324C1"/>
    <w:rsid w:val="00C36992"/>
    <w:rsid w:val="00C37C56"/>
    <w:rsid w:val="00C56036"/>
    <w:rsid w:val="00C61DC5"/>
    <w:rsid w:val="00C66A83"/>
    <w:rsid w:val="00C67E92"/>
    <w:rsid w:val="00C70A26"/>
    <w:rsid w:val="00C73F0D"/>
    <w:rsid w:val="00C766CB"/>
    <w:rsid w:val="00C766DF"/>
    <w:rsid w:val="00C94B98"/>
    <w:rsid w:val="00CA2B96"/>
    <w:rsid w:val="00CA3015"/>
    <w:rsid w:val="00CA5089"/>
    <w:rsid w:val="00CA56E5"/>
    <w:rsid w:val="00CB3AAF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6B2C"/>
    <w:rsid w:val="00D352C9"/>
    <w:rsid w:val="00D425B2"/>
    <w:rsid w:val="00D428D6"/>
    <w:rsid w:val="00D474BE"/>
    <w:rsid w:val="00D552B2"/>
    <w:rsid w:val="00D56FBE"/>
    <w:rsid w:val="00D608D1"/>
    <w:rsid w:val="00D74119"/>
    <w:rsid w:val="00D8075B"/>
    <w:rsid w:val="00D8678B"/>
    <w:rsid w:val="00D945EB"/>
    <w:rsid w:val="00DA2114"/>
    <w:rsid w:val="00DC1846"/>
    <w:rsid w:val="00DC3FAC"/>
    <w:rsid w:val="00DE09C0"/>
    <w:rsid w:val="00DE4A14"/>
    <w:rsid w:val="00DF320D"/>
    <w:rsid w:val="00DF71C8"/>
    <w:rsid w:val="00E129B8"/>
    <w:rsid w:val="00E21E7D"/>
    <w:rsid w:val="00E22FBC"/>
    <w:rsid w:val="00E24BF5"/>
    <w:rsid w:val="00E24C68"/>
    <w:rsid w:val="00E25338"/>
    <w:rsid w:val="00E37A26"/>
    <w:rsid w:val="00E51E44"/>
    <w:rsid w:val="00E5518C"/>
    <w:rsid w:val="00E6057D"/>
    <w:rsid w:val="00E63348"/>
    <w:rsid w:val="00E73003"/>
    <w:rsid w:val="00E742AA"/>
    <w:rsid w:val="00E77E88"/>
    <w:rsid w:val="00E8107D"/>
    <w:rsid w:val="00E960BB"/>
    <w:rsid w:val="00EA2074"/>
    <w:rsid w:val="00EA4832"/>
    <w:rsid w:val="00EA4E9D"/>
    <w:rsid w:val="00EB089C"/>
    <w:rsid w:val="00EB3918"/>
    <w:rsid w:val="00EB6DC3"/>
    <w:rsid w:val="00EC249D"/>
    <w:rsid w:val="00EC4899"/>
    <w:rsid w:val="00ED03AB"/>
    <w:rsid w:val="00ED32D2"/>
    <w:rsid w:val="00ED6DA4"/>
    <w:rsid w:val="00EE32DE"/>
    <w:rsid w:val="00EE5457"/>
    <w:rsid w:val="00F070AB"/>
    <w:rsid w:val="00F17567"/>
    <w:rsid w:val="00F27A7B"/>
    <w:rsid w:val="00F52079"/>
    <w:rsid w:val="00F526AF"/>
    <w:rsid w:val="00F617C3"/>
    <w:rsid w:val="00F6347F"/>
    <w:rsid w:val="00F63C2B"/>
    <w:rsid w:val="00F670FD"/>
    <w:rsid w:val="00F7066B"/>
    <w:rsid w:val="00F83B28"/>
    <w:rsid w:val="00F948F8"/>
    <w:rsid w:val="00F974DA"/>
    <w:rsid w:val="00FA0148"/>
    <w:rsid w:val="00FA2280"/>
    <w:rsid w:val="00FA46E5"/>
    <w:rsid w:val="00FA5064"/>
    <w:rsid w:val="00FA674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0573597B-5832-466F-8997-BB414AFB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  <w:style w:type="character" w:styleId="Uwydatnienie">
    <w:name w:val="Emphasis"/>
    <w:basedOn w:val="Domylnaczcionkaakapitu"/>
    <w:uiPriority w:val="20"/>
    <w:qFormat/>
    <w:rsid w:val="008216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6B0E4-2B27-4D9E-8F45-2047F797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1036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2023-10-10T08:13:00Z</dcterms:created>
  <dcterms:modified xsi:type="dcterms:W3CDTF">2024-08-26T10:30:00Z</dcterms:modified>
</cp:coreProperties>
</file>